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5C" w:rsidRPr="00FE5178" w:rsidRDefault="00C0205C" w:rsidP="00C953D8">
      <w:pPr>
        <w:pStyle w:val="BodyText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/>
          <w:color w:val="CC2C30"/>
          <w:sz w:val="20"/>
          <w:szCs w:val="20"/>
        </w:rPr>
        <w:t>Anmeldung zur</w:t>
      </w:r>
      <w:r w:rsidRPr="00FE5178">
        <w:rPr>
          <w:rFonts w:ascii="Verdana" w:hAnsi="Verdana" w:cs="Arial"/>
          <w:color w:val="CC2C30"/>
          <w:sz w:val="20"/>
          <w:szCs w:val="20"/>
        </w:rPr>
        <w:t xml:space="preserve"> Mathematik–Modellierungswoche </w:t>
      </w:r>
    </w:p>
    <w:p w:rsidR="00C0205C" w:rsidRPr="00FE5178" w:rsidRDefault="00C0205C" w:rsidP="00C953D8">
      <w:pPr>
        <w:pStyle w:val="BodyText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 w:cs="Arial"/>
          <w:color w:val="CC2C30"/>
          <w:sz w:val="20"/>
          <w:szCs w:val="20"/>
        </w:rPr>
        <w:t xml:space="preserve">vom </w:t>
      </w:r>
      <w:r>
        <w:rPr>
          <w:rFonts w:ascii="Verdana" w:hAnsi="Verdana" w:cs="Arial"/>
          <w:color w:val="CC2C30"/>
          <w:sz w:val="20"/>
          <w:szCs w:val="20"/>
        </w:rPr>
        <w:t>19.03</w:t>
      </w:r>
      <w:r w:rsidRPr="00FE5178">
        <w:rPr>
          <w:rFonts w:ascii="Verdana" w:hAnsi="Verdana" w:cs="Arial"/>
          <w:color w:val="CC2C30"/>
          <w:sz w:val="20"/>
          <w:szCs w:val="20"/>
        </w:rPr>
        <w:t xml:space="preserve">. bis </w:t>
      </w:r>
      <w:r>
        <w:rPr>
          <w:rFonts w:ascii="Verdana" w:hAnsi="Verdana" w:cs="Arial"/>
          <w:color w:val="CC2C30"/>
          <w:sz w:val="20"/>
          <w:szCs w:val="20"/>
        </w:rPr>
        <w:t>24</w:t>
      </w:r>
      <w:r w:rsidRPr="00FE5178">
        <w:rPr>
          <w:rFonts w:ascii="Verdana" w:hAnsi="Verdana" w:cs="Arial"/>
          <w:color w:val="CC2C30"/>
          <w:sz w:val="20"/>
          <w:szCs w:val="20"/>
        </w:rPr>
        <w:t>.03.201</w:t>
      </w:r>
      <w:r>
        <w:rPr>
          <w:rFonts w:ascii="Verdana" w:hAnsi="Verdana" w:cs="Arial"/>
          <w:color w:val="CC2C30"/>
          <w:sz w:val="20"/>
          <w:szCs w:val="20"/>
        </w:rPr>
        <w:t>7</w:t>
      </w:r>
      <w:r w:rsidRPr="00FE5178">
        <w:rPr>
          <w:rFonts w:ascii="Verdana" w:hAnsi="Verdana" w:cs="Arial"/>
          <w:color w:val="CC2C30"/>
          <w:sz w:val="20"/>
          <w:szCs w:val="20"/>
        </w:rPr>
        <w:t xml:space="preserve"> in Tramin, </w:t>
      </w:r>
      <w:r>
        <w:rPr>
          <w:rFonts w:ascii="Verdana" w:hAnsi="Verdana" w:cs="Arial"/>
          <w:color w:val="CC2C30"/>
          <w:sz w:val="20"/>
          <w:szCs w:val="20"/>
        </w:rPr>
        <w:t xml:space="preserve">Schloss </w:t>
      </w:r>
      <w:r w:rsidRPr="00FE5178">
        <w:rPr>
          <w:rFonts w:ascii="Verdana" w:hAnsi="Verdana" w:cs="Arial"/>
          <w:color w:val="CC2C30"/>
          <w:sz w:val="20"/>
          <w:szCs w:val="20"/>
        </w:rPr>
        <w:t>Rechtenthal</w:t>
      </w:r>
    </w:p>
    <w:p w:rsidR="00C0205C" w:rsidRPr="00C953D8" w:rsidRDefault="00C0205C" w:rsidP="00C953D8">
      <w:pPr>
        <w:pStyle w:val="BodyText"/>
        <w:spacing w:line="300" w:lineRule="exact"/>
        <w:ind w:right="-108"/>
        <w:jc w:val="left"/>
        <w:rPr>
          <w:rFonts w:ascii="Verdana" w:hAnsi="Verdana" w:cs="Arial"/>
          <w:color w:val="CC2C30"/>
          <w:sz w:val="18"/>
          <w:szCs w:val="24"/>
        </w:rPr>
      </w:pPr>
    </w:p>
    <w:p w:rsidR="00C0205C" w:rsidRPr="00307DD4" w:rsidRDefault="00C0205C" w:rsidP="00C953D8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Cs/>
          <w:sz w:val="18"/>
          <w:szCs w:val="18"/>
        </w:rPr>
      </w:pPr>
      <w:r w:rsidRPr="00C953D8">
        <w:rPr>
          <w:rFonts w:ascii="Verdana" w:hAnsi="Verdana" w:cs="Arial"/>
          <w:sz w:val="18"/>
          <w:szCs w:val="18"/>
        </w:rPr>
        <w:t xml:space="preserve">Bitte schicken Sie das </w:t>
      </w:r>
      <w:r w:rsidRPr="00307DD4">
        <w:rPr>
          <w:rFonts w:ascii="Verdana" w:hAnsi="Verdana" w:cs="Arial"/>
          <w:bCs/>
          <w:sz w:val="18"/>
          <w:szCs w:val="18"/>
        </w:rPr>
        <w:t>vollständig ausgefüllte Formular</w:t>
      </w:r>
      <w:r w:rsidRPr="00307DD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  <w:r w:rsidRPr="00307DD4">
        <w:rPr>
          <w:rFonts w:ascii="Verdana" w:hAnsi="Verdana" w:cs="Arial"/>
          <w:b/>
          <w:bCs/>
          <w:color w:val="CC2C30"/>
          <w:sz w:val="20"/>
          <w:szCs w:val="20"/>
        </w:rPr>
        <w:t>Freitag, 20. Jänner 2017</w:t>
      </w:r>
      <w:r>
        <w:rPr>
          <w:rFonts w:ascii="Verdana" w:hAnsi="Verdana" w:cs="Arial"/>
          <w:sz w:val="18"/>
          <w:szCs w:val="18"/>
        </w:rPr>
        <w:t xml:space="preserve"> </w:t>
      </w:r>
      <w:r w:rsidRPr="00307DD4">
        <w:rPr>
          <w:rFonts w:ascii="Verdana" w:hAnsi="Verdana" w:cs="Arial"/>
          <w:bCs/>
          <w:sz w:val="18"/>
          <w:szCs w:val="18"/>
        </w:rPr>
        <w:t>per E-Mail (</w:t>
      </w:r>
      <w:hyperlink r:id="rId7" w:history="1">
        <w:r w:rsidRPr="00307DD4">
          <w:rPr>
            <w:rStyle w:val="Hyperlink"/>
            <w:rFonts w:ascii="Verdana" w:hAnsi="Verdana" w:cs="Arial"/>
            <w:bCs/>
            <w:sz w:val="18"/>
            <w:szCs w:val="18"/>
          </w:rPr>
          <w:t>iris.gatterer@schule.suedtirol.it</w:t>
        </w:r>
      </w:hyperlink>
      <w:r w:rsidRPr="00307DD4">
        <w:rPr>
          <w:rFonts w:ascii="Verdana" w:hAnsi="Verdana" w:cs="Arial"/>
          <w:bCs/>
          <w:sz w:val="18"/>
          <w:szCs w:val="18"/>
        </w:rPr>
        <w:t>) oder per FAX (</w:t>
      </w:r>
      <w:r w:rsidRPr="00307DD4">
        <w:rPr>
          <w:rFonts w:ascii="Verdana" w:hAnsi="Verdana" w:cs="Arial"/>
          <w:bCs/>
          <w:sz w:val="20"/>
        </w:rPr>
        <w:t>0474/550933</w:t>
      </w:r>
      <w:r w:rsidRPr="00307DD4">
        <w:rPr>
          <w:rFonts w:ascii="Verdana" w:hAnsi="Verdana" w:cs="Arial"/>
          <w:bCs/>
          <w:sz w:val="18"/>
          <w:szCs w:val="18"/>
        </w:rPr>
        <w:t>) an Iris Gatterer, Sprachen- und Realgymnasium Bruneck.</w:t>
      </w:r>
    </w:p>
    <w:p w:rsidR="00C0205C" w:rsidRDefault="00C0205C" w:rsidP="00C3665F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p w:rsidR="00C0205C" w:rsidRPr="00A73EA4" w:rsidRDefault="00C0205C" w:rsidP="00C3665F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9"/>
        <w:gridCol w:w="6081"/>
      </w:tblGrid>
      <w:tr w:rsidR="00C0205C" w:rsidRPr="00A73EA4" w:rsidTr="00BB57F3">
        <w:trPr>
          <w:cantSplit/>
          <w:trHeight w:val="489"/>
        </w:trPr>
        <w:tc>
          <w:tcPr>
            <w:tcW w:w="9370" w:type="dxa"/>
            <w:gridSpan w:val="2"/>
            <w:shd w:val="clear" w:color="auto" w:fill="E6E6E6"/>
          </w:tcPr>
          <w:p w:rsidR="00C0205C" w:rsidRPr="00A73EA4" w:rsidRDefault="00C0205C" w:rsidP="00C3665F">
            <w:pPr>
              <w:pStyle w:val="Normal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Schülerin / vom Schüler </w:t>
            </w:r>
          </w:p>
        </w:tc>
      </w:tr>
      <w:tr w:rsidR="00C0205C" w:rsidRPr="00A73EA4" w:rsidTr="00BB57F3">
        <w:trPr>
          <w:cantSplit/>
          <w:trHeight w:val="427"/>
        </w:trPr>
        <w:tc>
          <w:tcPr>
            <w:tcW w:w="9370" w:type="dxa"/>
            <w:gridSpan w:val="2"/>
            <w:vAlign w:val="center"/>
          </w:tcPr>
          <w:p w:rsidR="00C0205C" w:rsidRPr="00A73EA4" w:rsidRDefault="00C0205C" w:rsidP="00C3665F">
            <w:pPr>
              <w:spacing w:before="150" w:after="150" w:line="300" w:lineRule="exact"/>
              <w:ind w:right="-108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sz w:val="18"/>
                <w:szCs w:val="18"/>
              </w:rPr>
              <w:t>Ich melde mich zu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r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Mathematik-Modellierungswoche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an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</w:tc>
      </w:tr>
      <w:tr w:rsidR="00C0205C" w:rsidRPr="00A73EA4" w:rsidTr="00BB57F3">
        <w:trPr>
          <w:trHeight w:val="531"/>
        </w:trPr>
        <w:tc>
          <w:tcPr>
            <w:tcW w:w="3289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Name der Schülerin/des Schülers:</w:t>
            </w:r>
          </w:p>
        </w:tc>
        <w:tc>
          <w:tcPr>
            <w:tcW w:w="6081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0205C" w:rsidRPr="00A73EA4">
        <w:tc>
          <w:tcPr>
            <w:tcW w:w="3289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Schule:</w:t>
            </w:r>
          </w:p>
        </w:tc>
        <w:tc>
          <w:tcPr>
            <w:tcW w:w="6081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0205C" w:rsidRPr="00A73EA4">
        <w:tc>
          <w:tcPr>
            <w:tcW w:w="3289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Klasse und</w:t>
            </w:r>
            <w:r>
              <w:rPr>
                <w:rFonts w:ascii="Verdana" w:hAnsi="Verdana" w:cs="Arial"/>
                <w:sz w:val="18"/>
                <w:szCs w:val="18"/>
              </w:rPr>
              <w:t xml:space="preserve"> Fachrichtung</w:t>
            </w:r>
            <w:r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0205C" w:rsidRPr="00A73EA4">
        <w:tc>
          <w:tcPr>
            <w:tcW w:w="3289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Geburtsdatum, Geburtsort:</w:t>
            </w:r>
          </w:p>
        </w:tc>
        <w:tc>
          <w:tcPr>
            <w:tcW w:w="6081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0205C" w:rsidRPr="00A73EA4" w:rsidTr="00BB57F3">
        <w:trPr>
          <w:trHeight w:val="780"/>
        </w:trPr>
        <w:tc>
          <w:tcPr>
            <w:tcW w:w="3289" w:type="dxa"/>
          </w:tcPr>
          <w:p w:rsidR="00C0205C" w:rsidRPr="00A73EA4" w:rsidRDefault="00C0205C" w:rsidP="00C3665F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Wohna</w:t>
            </w:r>
            <w:r w:rsidRPr="00A73EA4">
              <w:rPr>
                <w:rFonts w:ascii="Verdana" w:hAnsi="Verdana" w:cs="Arial"/>
                <w:sz w:val="18"/>
                <w:szCs w:val="18"/>
              </w:rPr>
              <w:t>dresse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(Straße, PLZ, Ort)</w:t>
            </w:r>
            <w:r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081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0205C" w:rsidRPr="00A73EA4">
        <w:tc>
          <w:tcPr>
            <w:tcW w:w="3289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E-Mail: </w:t>
            </w:r>
          </w:p>
        </w:tc>
        <w:tc>
          <w:tcPr>
            <w:tcW w:w="6081" w:type="dxa"/>
          </w:tcPr>
          <w:p w:rsidR="00C0205C" w:rsidRPr="00A73EA4" w:rsidRDefault="00C0205C" w:rsidP="00A73EA4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0205C" w:rsidRPr="00A73EA4">
        <w:tc>
          <w:tcPr>
            <w:tcW w:w="9370" w:type="dxa"/>
            <w:gridSpan w:val="2"/>
          </w:tcPr>
          <w:p w:rsidR="00C0205C" w:rsidRPr="00237097" w:rsidRDefault="00C0205C" w:rsidP="00A73EA4">
            <w:pPr>
              <w:pStyle w:val="NormalWeb"/>
              <w:spacing w:before="0" w:beforeAutospacing="0" w:after="0" w:afterAutospacing="0"/>
              <w:ind w:right="-108"/>
              <w:rPr>
                <w:rFonts w:ascii="Verdana" w:hAnsi="Verdana" w:cs="Arial"/>
                <w:sz w:val="16"/>
                <w:szCs w:val="16"/>
              </w:rPr>
            </w:pPr>
            <w:r w:rsidRPr="00237097">
              <w:rPr>
                <w:rFonts w:ascii="Verdana" w:hAnsi="Verdana"/>
                <w:sz w:val="16"/>
                <w:szCs w:val="16"/>
              </w:rPr>
              <w:t>Rechtsinhaber der Daten ist die Autonome Provinz Bozen. Die übermittelten Daten werden von der Landesverwa</w:t>
            </w:r>
            <w:r w:rsidRPr="00237097">
              <w:rPr>
                <w:rFonts w:ascii="Verdana" w:hAnsi="Verdana"/>
                <w:sz w:val="16"/>
                <w:szCs w:val="16"/>
              </w:rPr>
              <w:t>l</w:t>
            </w:r>
            <w:r w:rsidRPr="00237097">
              <w:rPr>
                <w:rFonts w:ascii="Verdana" w:hAnsi="Verdana"/>
                <w:sz w:val="16"/>
                <w:szCs w:val="16"/>
              </w:rPr>
              <w:t>tung, für institutionelle Zwecke auch in elektronischer Form verarbeitet. Verantwortlich für die Verarbeitung ist das Inspektorat am Deutschen Schulamt. Der/die Antragsteller/in erhält auf Anfrage gemäß Artikel 7-10 des Legl.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D. Nr. 196/2003 Zugang zu seinen/ihren Daten, Auszüge und Auskunft darüber und kann deren Aktualisierung, L</w:t>
            </w:r>
            <w:r w:rsidRPr="00237097">
              <w:rPr>
                <w:rFonts w:ascii="Verdana" w:hAnsi="Verdana"/>
                <w:sz w:val="16"/>
                <w:szCs w:val="16"/>
              </w:rPr>
              <w:t>ö</w:t>
            </w:r>
            <w:r w:rsidRPr="00237097">
              <w:rPr>
                <w:rFonts w:ascii="Verdana" w:hAnsi="Verdana"/>
                <w:sz w:val="16"/>
                <w:szCs w:val="16"/>
              </w:rPr>
              <w:t>schung, Anonymisierung oder Sperrung, sofern die gesetzlichen Voraussetzungen vorliegen, verlangen.</w:t>
            </w:r>
          </w:p>
        </w:tc>
      </w:tr>
      <w:tr w:rsidR="00C0205C" w:rsidRPr="00A73EA4">
        <w:tc>
          <w:tcPr>
            <w:tcW w:w="9370" w:type="dxa"/>
            <w:gridSpan w:val="2"/>
          </w:tcPr>
          <w:p w:rsidR="00C0205C" w:rsidRDefault="00C0205C" w:rsidP="00A73EA4">
            <w:pPr>
              <w:pStyle w:val="Normal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  <w:p w:rsidR="00C0205C" w:rsidRDefault="00C0205C" w:rsidP="00A73EA4">
            <w:pPr>
              <w:pStyle w:val="Normal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AD42E3">
              <w:rPr>
                <w:rFonts w:ascii="Verdana" w:hAnsi="Verdana" w:cs="Arial"/>
                <w:sz w:val="18"/>
                <w:szCs w:val="18"/>
              </w:rPr>
              <w:t>Ich erkläre unter Eigenverantwortung</w:t>
            </w:r>
            <w:r>
              <w:rPr>
                <w:rFonts w:ascii="Verdana" w:hAnsi="Verdana" w:cs="Arial"/>
                <w:sz w:val="18"/>
                <w:szCs w:val="18"/>
              </w:rPr>
              <w:t>,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dass ich die Zulassungsbedingungen kenne, </w:t>
            </w:r>
            <w:r w:rsidRPr="000B2DD4">
              <w:rPr>
                <w:rFonts w:ascii="Verdana" w:hAnsi="Verdana" w:cs="Arial"/>
                <w:b/>
                <w:sz w:val="18"/>
                <w:szCs w:val="18"/>
              </w:rPr>
              <w:t>das Informat</w:t>
            </w:r>
            <w:r w:rsidRPr="000B2DD4"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Pr="000B2DD4">
              <w:rPr>
                <w:rFonts w:ascii="Verdana" w:hAnsi="Verdana" w:cs="Arial"/>
                <w:b/>
                <w:sz w:val="18"/>
                <w:szCs w:val="18"/>
              </w:rPr>
              <w:t>onsblatt zur Modellierungswoche erhalten und gelesen habe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und außerdem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ein besonderes Interesse für die mathematisch-naturwissenschaftlichen bzw. für die informationstechn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schen Fächer habe und darin mindestens gute Leistungen aufweisen kann.</w:t>
            </w:r>
          </w:p>
          <w:p w:rsidR="00C0205C" w:rsidRDefault="00C0205C" w:rsidP="00A73EA4">
            <w:pPr>
              <w:pStyle w:val="Normal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C0205C" w:rsidRPr="004E3A89" w:rsidRDefault="00C0205C" w:rsidP="00C953D8">
            <w:pPr>
              <w:pStyle w:val="Normal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4E3A89">
              <w:rPr>
                <w:rFonts w:ascii="Verdana" w:hAnsi="Verdana" w:cs="Arial"/>
                <w:b/>
                <w:sz w:val="18"/>
                <w:szCs w:val="18"/>
              </w:rPr>
              <w:t>Ich möchte an der Mathemati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k-</w:t>
            </w:r>
            <w:r w:rsidRPr="004E3A89">
              <w:rPr>
                <w:rFonts w:ascii="Verdana" w:hAnsi="Verdana" w:cs="Arial"/>
                <w:b/>
                <w:sz w:val="18"/>
                <w:szCs w:val="18"/>
              </w:rPr>
              <w:t xml:space="preserve">Modellierungswoche teilnehmen, weil: </w:t>
            </w:r>
          </w:p>
          <w:p w:rsidR="00C0205C" w:rsidRDefault="00C0205C" w:rsidP="00A73EA4">
            <w:pPr>
              <w:pStyle w:val="Normal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C0205C" w:rsidRPr="00237097" w:rsidRDefault="00C0205C" w:rsidP="00A73EA4">
            <w:pPr>
              <w:pStyle w:val="Normal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0205C" w:rsidRDefault="00C0205C" w:rsidP="00A73EA4">
      <w:pPr>
        <w:pStyle w:val="Normal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</w:p>
    <w:p w:rsidR="00C0205C" w:rsidRPr="00A73EA4" w:rsidRDefault="00C0205C" w:rsidP="00A73EA4">
      <w:pPr>
        <w:pStyle w:val="Normal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Datum:</w:t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  <w:t>Unterschrift:</w:t>
      </w:r>
    </w:p>
    <w:sectPr w:rsidR="00C0205C" w:rsidRPr="00A73EA4" w:rsidSect="002C1C8B">
      <w:headerReference w:type="default" r:id="rId8"/>
      <w:footerReference w:type="default" r:id="rId9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05C" w:rsidRDefault="00C0205C">
      <w:r>
        <w:separator/>
      </w:r>
    </w:p>
  </w:endnote>
  <w:endnote w:type="continuationSeparator" w:id="0">
    <w:p w:rsidR="00C0205C" w:rsidRDefault="00C0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05C" w:rsidRPr="00C3665F" w:rsidRDefault="00C0205C" w:rsidP="00B07A0A">
    <w:pPr>
      <w:pStyle w:val="Footer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05C" w:rsidRDefault="00C0205C">
      <w:r>
        <w:separator/>
      </w:r>
    </w:p>
  </w:footnote>
  <w:footnote w:type="continuationSeparator" w:id="0">
    <w:p w:rsidR="00C0205C" w:rsidRDefault="00C02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C0205C" w:rsidRPr="008103F7">
      <w:trPr>
        <w:cantSplit/>
        <w:trHeight w:hRule="exact" w:val="460"/>
      </w:trPr>
      <w:tc>
        <w:tcPr>
          <w:tcW w:w="4990" w:type="dxa"/>
        </w:tcPr>
        <w:p w:rsidR="00C0205C" w:rsidRDefault="00C0205C" w:rsidP="009F3C3A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:rsidR="00C0205C" w:rsidRDefault="00C0205C" w:rsidP="009F3C3A">
          <w:pPr>
            <w:jc w:val="center"/>
          </w:pPr>
          <w:r w:rsidRPr="00F42983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ild 1" o:spid="_x0000_i1026" type="#_x0000_t75" alt="LW_Adler_SW_8x10" style="width:45.6pt;height:58.2pt;visibility:visible">
                <v:imagedata r:id="rId1" o:title=""/>
              </v:shape>
            </w:pict>
          </w:r>
        </w:p>
      </w:tc>
      <w:tc>
        <w:tcPr>
          <w:tcW w:w="4990" w:type="dxa"/>
        </w:tcPr>
        <w:p w:rsidR="00C0205C" w:rsidRPr="00E76D9F" w:rsidRDefault="00C0205C" w:rsidP="009F3C3A">
          <w:pPr>
            <w:pStyle w:val="Header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C0205C" w:rsidRPr="008103F7">
      <w:trPr>
        <w:cantSplit/>
        <w:trHeight w:hRule="exact" w:val="1161"/>
      </w:trPr>
      <w:tc>
        <w:tcPr>
          <w:tcW w:w="4990" w:type="dxa"/>
          <w:tcBorders>
            <w:top w:val="single" w:sz="2" w:space="0" w:color="auto"/>
          </w:tcBorders>
        </w:tcPr>
        <w:p w:rsidR="00C0205C" w:rsidRPr="00D7362E" w:rsidRDefault="00C0205C" w:rsidP="009F3C3A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b/>
              <w:sz w:val="18"/>
              <w:szCs w:val="18"/>
            </w:rPr>
            <w:t>Deutsches Bildungsressort</w:t>
          </w:r>
        </w:p>
        <w:p w:rsidR="00C0205C" w:rsidRPr="00D7362E" w:rsidRDefault="00C0205C" w:rsidP="009F3C3A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rFonts w:cs="Arial"/>
              <w:sz w:val="18"/>
              <w:szCs w:val="18"/>
            </w:rPr>
            <w:t>Bereich Innovation und Beratung</w:t>
          </w:r>
        </w:p>
      </w:tc>
      <w:tc>
        <w:tcPr>
          <w:tcW w:w="1361" w:type="dxa"/>
          <w:vMerge/>
        </w:tcPr>
        <w:p w:rsidR="00C0205C" w:rsidRPr="00E76D9F" w:rsidRDefault="00C0205C" w:rsidP="009F3C3A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:rsidR="00C0205C" w:rsidRPr="00D7362E" w:rsidRDefault="00C0205C" w:rsidP="009F3C3A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b/>
              <w:sz w:val="18"/>
              <w:szCs w:val="18"/>
              <w:lang w:val="it-IT"/>
            </w:rPr>
            <w:t>Dipartimento Istruzi</w:t>
          </w:r>
          <w:r>
            <w:rPr>
              <w:b/>
              <w:sz w:val="18"/>
              <w:szCs w:val="18"/>
              <w:lang w:val="it-IT"/>
            </w:rPr>
            <w:t>one e formazione</w:t>
          </w:r>
          <w:r w:rsidRPr="00D7362E">
            <w:rPr>
              <w:b/>
              <w:sz w:val="18"/>
              <w:szCs w:val="18"/>
              <w:lang w:val="it-IT"/>
            </w:rPr>
            <w:t xml:space="preserve"> tedesca</w:t>
          </w:r>
        </w:p>
        <w:p w:rsidR="00C0205C" w:rsidRPr="00D7362E" w:rsidRDefault="00C0205C" w:rsidP="009F3C3A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rFonts w:cs="Arial"/>
              <w:sz w:val="18"/>
              <w:szCs w:val="18"/>
              <w:lang w:val="it-IT"/>
            </w:rPr>
            <w:t>Area innovazione e consulenza</w:t>
          </w:r>
        </w:p>
      </w:tc>
    </w:tr>
  </w:tbl>
  <w:p w:rsidR="00C0205C" w:rsidRPr="00A73EA4" w:rsidRDefault="00C0205C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1EE"/>
    <w:multiLevelType w:val="hybridMultilevel"/>
    <w:tmpl w:val="5FD4C8C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5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6"/>
  </w:num>
  <w:num w:numId="5">
    <w:abstractNumId w:val="25"/>
  </w:num>
  <w:num w:numId="6">
    <w:abstractNumId w:val="7"/>
  </w:num>
  <w:num w:numId="7">
    <w:abstractNumId w:val="22"/>
  </w:num>
  <w:num w:numId="8">
    <w:abstractNumId w:val="14"/>
  </w:num>
  <w:num w:numId="9">
    <w:abstractNumId w:val="15"/>
  </w:num>
  <w:num w:numId="10">
    <w:abstractNumId w:val="9"/>
  </w:num>
  <w:num w:numId="11">
    <w:abstractNumId w:val="13"/>
  </w:num>
  <w:num w:numId="12">
    <w:abstractNumId w:val="5"/>
  </w:num>
  <w:num w:numId="13">
    <w:abstractNumId w:val="17"/>
  </w:num>
  <w:num w:numId="14">
    <w:abstractNumId w:val="21"/>
  </w:num>
  <w:num w:numId="15">
    <w:abstractNumId w:val="11"/>
  </w:num>
  <w:num w:numId="16">
    <w:abstractNumId w:val="26"/>
  </w:num>
  <w:num w:numId="17">
    <w:abstractNumId w:val="2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20"/>
  </w:num>
  <w:num w:numId="23">
    <w:abstractNumId w:val="19"/>
  </w:num>
  <w:num w:numId="24">
    <w:abstractNumId w:val="8"/>
  </w:num>
  <w:num w:numId="25">
    <w:abstractNumId w:val="12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68C4"/>
    <w:rsid w:val="000A493C"/>
    <w:rsid w:val="000B2DD4"/>
    <w:rsid w:val="000C05BC"/>
    <w:rsid w:val="001070F2"/>
    <w:rsid w:val="00114660"/>
    <w:rsid w:val="00133E97"/>
    <w:rsid w:val="00136CEF"/>
    <w:rsid w:val="001405E3"/>
    <w:rsid w:val="00150B2F"/>
    <w:rsid w:val="001521B3"/>
    <w:rsid w:val="00155B7C"/>
    <w:rsid w:val="00160EE7"/>
    <w:rsid w:val="00171FF6"/>
    <w:rsid w:val="001A7E5D"/>
    <w:rsid w:val="001B5009"/>
    <w:rsid w:val="001D463B"/>
    <w:rsid w:val="00237097"/>
    <w:rsid w:val="002B52FF"/>
    <w:rsid w:val="002C1C8B"/>
    <w:rsid w:val="002C6A4C"/>
    <w:rsid w:val="002E35A7"/>
    <w:rsid w:val="00307DD4"/>
    <w:rsid w:val="00317DD8"/>
    <w:rsid w:val="00326230"/>
    <w:rsid w:val="0033331B"/>
    <w:rsid w:val="00340F0D"/>
    <w:rsid w:val="00353651"/>
    <w:rsid w:val="003922ED"/>
    <w:rsid w:val="00397E8C"/>
    <w:rsid w:val="003B37E1"/>
    <w:rsid w:val="003E12A7"/>
    <w:rsid w:val="004004D5"/>
    <w:rsid w:val="004309C8"/>
    <w:rsid w:val="00434009"/>
    <w:rsid w:val="00475A2C"/>
    <w:rsid w:val="00475F24"/>
    <w:rsid w:val="004C77B0"/>
    <w:rsid w:val="004E3A89"/>
    <w:rsid w:val="004F14F9"/>
    <w:rsid w:val="005050E1"/>
    <w:rsid w:val="005633F5"/>
    <w:rsid w:val="005A1689"/>
    <w:rsid w:val="005A2B63"/>
    <w:rsid w:val="005B4CF1"/>
    <w:rsid w:val="005E1D89"/>
    <w:rsid w:val="00632D78"/>
    <w:rsid w:val="00633D66"/>
    <w:rsid w:val="00644403"/>
    <w:rsid w:val="0065163B"/>
    <w:rsid w:val="0066035B"/>
    <w:rsid w:val="00684680"/>
    <w:rsid w:val="00691C9F"/>
    <w:rsid w:val="006A1D16"/>
    <w:rsid w:val="006C16BD"/>
    <w:rsid w:val="006C3D1B"/>
    <w:rsid w:val="006D4CD1"/>
    <w:rsid w:val="00701300"/>
    <w:rsid w:val="00743272"/>
    <w:rsid w:val="00756A1C"/>
    <w:rsid w:val="00760924"/>
    <w:rsid w:val="00786D5E"/>
    <w:rsid w:val="007A1F5E"/>
    <w:rsid w:val="007E44BA"/>
    <w:rsid w:val="00804E83"/>
    <w:rsid w:val="008103F7"/>
    <w:rsid w:val="008245C6"/>
    <w:rsid w:val="008A6CD8"/>
    <w:rsid w:val="008F1133"/>
    <w:rsid w:val="00930B5F"/>
    <w:rsid w:val="009A5CAD"/>
    <w:rsid w:val="009B1651"/>
    <w:rsid w:val="009C2EFB"/>
    <w:rsid w:val="009F3C3A"/>
    <w:rsid w:val="00A14482"/>
    <w:rsid w:val="00A22589"/>
    <w:rsid w:val="00A42C6A"/>
    <w:rsid w:val="00A64DBE"/>
    <w:rsid w:val="00A73EA4"/>
    <w:rsid w:val="00AD42E3"/>
    <w:rsid w:val="00B0775E"/>
    <w:rsid w:val="00B07A0A"/>
    <w:rsid w:val="00B1173C"/>
    <w:rsid w:val="00B43C0C"/>
    <w:rsid w:val="00B653FA"/>
    <w:rsid w:val="00B85A1B"/>
    <w:rsid w:val="00BB57F3"/>
    <w:rsid w:val="00BB7A43"/>
    <w:rsid w:val="00BB7BEF"/>
    <w:rsid w:val="00C0205C"/>
    <w:rsid w:val="00C106AF"/>
    <w:rsid w:val="00C1119D"/>
    <w:rsid w:val="00C170FB"/>
    <w:rsid w:val="00C30452"/>
    <w:rsid w:val="00C3665F"/>
    <w:rsid w:val="00C604CB"/>
    <w:rsid w:val="00C7011C"/>
    <w:rsid w:val="00C7045B"/>
    <w:rsid w:val="00C8595B"/>
    <w:rsid w:val="00C866A8"/>
    <w:rsid w:val="00C953D8"/>
    <w:rsid w:val="00CA5011"/>
    <w:rsid w:val="00CB0E90"/>
    <w:rsid w:val="00CC4953"/>
    <w:rsid w:val="00CF75F3"/>
    <w:rsid w:val="00D7362E"/>
    <w:rsid w:val="00D8217F"/>
    <w:rsid w:val="00D9095E"/>
    <w:rsid w:val="00D92B6A"/>
    <w:rsid w:val="00DE2511"/>
    <w:rsid w:val="00E568C4"/>
    <w:rsid w:val="00E65ABA"/>
    <w:rsid w:val="00E72CBD"/>
    <w:rsid w:val="00E76D9F"/>
    <w:rsid w:val="00E82F7B"/>
    <w:rsid w:val="00E86FD5"/>
    <w:rsid w:val="00E945E6"/>
    <w:rsid w:val="00EE606C"/>
    <w:rsid w:val="00EF222D"/>
    <w:rsid w:val="00F1264C"/>
    <w:rsid w:val="00F42983"/>
    <w:rsid w:val="00F77579"/>
    <w:rsid w:val="00FA00B0"/>
    <w:rsid w:val="00FA745F"/>
    <w:rsid w:val="00FC27B3"/>
    <w:rsid w:val="00FE2A36"/>
    <w:rsid w:val="00FE3D3A"/>
    <w:rsid w:val="00FE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ascii="Arial" w:hAnsi="Arial" w:cs="Arial"/>
      <w:color w:val="808080"/>
      <w:spacing w:val="-8"/>
      <w:szCs w:val="20"/>
      <w:lang w:val="it-IT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right="-108"/>
      <w:jc w:val="center"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D8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D8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D8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6D87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E6D87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Comic Sans MS" w:hAnsi="Comic Sans MS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87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pPr>
      <w:ind w:left="-360"/>
      <w:jc w:val="both"/>
    </w:pPr>
    <w:rPr>
      <w:rFonts w:ascii="Arial" w:hAnsi="Arial" w:cs="Arial"/>
      <w:bCs/>
      <w:szCs w:val="3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E6D87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E6D87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autoSpaceDE w:val="0"/>
      <w:autoSpaceDN w:val="0"/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E6D87"/>
    <w:rPr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uiPriority w:val="99"/>
    <w:pPr>
      <w:ind w:left="360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E6D87"/>
    <w:rPr>
      <w:sz w:val="16"/>
      <w:szCs w:val="16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odyText2">
    <w:name w:val="Body Text 2"/>
    <w:basedOn w:val="Normal"/>
    <w:link w:val="BodyText2Char"/>
    <w:uiPriority w:val="99"/>
    <w:pPr>
      <w:ind w:right="-108"/>
      <w:jc w:val="both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E6D87"/>
    <w:rPr>
      <w:sz w:val="24"/>
      <w:szCs w:val="24"/>
    </w:rPr>
  </w:style>
  <w:style w:type="character" w:customStyle="1" w:styleId="fett">
    <w:name w:val=".. fett"/>
    <w:uiPriority w:val="99"/>
    <w:rsid w:val="00A73EA4"/>
    <w:rPr>
      <w:b/>
    </w:rPr>
  </w:style>
  <w:style w:type="paragraph" w:customStyle="1" w:styleId="absatzohneabstand">
    <w:name w:val="&gt; absatz ohne abstand"/>
    <w:basedOn w:val="Normal"/>
    <w:next w:val="Normal"/>
    <w:uiPriority w:val="99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0">
    <w:name w:val=". normal"/>
    <w:basedOn w:val="DefaultParagraphFont"/>
    <w:uiPriority w:val="99"/>
    <w:rsid w:val="00A73EA4"/>
    <w:rPr>
      <w:rFonts w:cs="Times New Roman"/>
    </w:rPr>
  </w:style>
  <w:style w:type="paragraph" w:customStyle="1" w:styleId="linie">
    <w:name w:val="&gt;&gt; linie"/>
    <w:basedOn w:val="Normal"/>
    <w:next w:val="Normal"/>
    <w:uiPriority w:val="99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character" w:styleId="Hyperlink">
    <w:name w:val="Hyperlink"/>
    <w:basedOn w:val="DefaultParagraphFont"/>
    <w:uiPriority w:val="99"/>
    <w:rsid w:val="001521B3"/>
    <w:rPr>
      <w:rFonts w:cs="Times New Roman"/>
      <w:color w:val="0000FF"/>
      <w:u w:val="single"/>
    </w:rPr>
  </w:style>
  <w:style w:type="paragraph" w:customStyle="1" w:styleId="NameNachname">
    <w:name w:val="Name Nachname"/>
    <w:basedOn w:val="Normal"/>
    <w:uiPriority w:val="99"/>
    <w:rsid w:val="009F3C3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A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D87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222</Words>
  <Characters>1404</Characters>
  <Application>Microsoft Office Word</Application>
  <DocSecurity>0</DocSecurity>
  <Lines>0</Lines>
  <Paragraphs>0</Paragraphs>
  <ScaleCrop>false</ScaleCrop>
  <Company>Deutsches Schulamt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Andrea Mucha</cp:lastModifiedBy>
  <cp:revision>7</cp:revision>
  <cp:lastPrinted>2016-11-22T08:01:00Z</cp:lastPrinted>
  <dcterms:created xsi:type="dcterms:W3CDTF">2016-11-20T14:00:00Z</dcterms:created>
  <dcterms:modified xsi:type="dcterms:W3CDTF">2016-11-22T08:01:00Z</dcterms:modified>
</cp:coreProperties>
</file>